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7A2C0" w14:textId="15ADD09E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051268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F900FA" w:rsidRPr="00F900FA">
        <w:t xml:space="preserve"> </w:t>
      </w:r>
      <w:r w:rsidR="00F900FA" w:rsidRPr="00F900FA">
        <w:rPr>
          <w:b/>
          <w:i/>
          <w:noProof/>
          <w:sz w:val="28"/>
        </w:rPr>
        <w:t>211954</w:t>
      </w:r>
    </w:p>
    <w:p w14:paraId="314B53FA" w14:textId="0F8BFB81" w:rsidR="00EE33A2" w:rsidRDefault="00CF68CC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E76952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</w:t>
      </w:r>
      <w:r w:rsidR="00E76952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E76952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ab/>
      </w:r>
    </w:p>
    <w:p w14:paraId="31E168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70E5D3" w14:textId="7BDB59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618C">
        <w:rPr>
          <w:rFonts w:ascii="Arial" w:hAnsi="Arial"/>
          <w:b/>
          <w:lang w:val="en-US"/>
        </w:rPr>
        <w:t>US National Security Agency</w:t>
      </w:r>
      <w:r w:rsidR="00DE1E29">
        <w:rPr>
          <w:rFonts w:ascii="Arial" w:hAnsi="Arial"/>
          <w:b/>
          <w:lang w:val="en-US"/>
        </w:rPr>
        <w:t xml:space="preserve">, </w:t>
      </w:r>
      <w:r w:rsidR="003751F2" w:rsidRPr="003751F2">
        <w:rPr>
          <w:rFonts w:ascii="Arial" w:hAnsi="Arial"/>
          <w:b/>
          <w:lang w:val="en-US"/>
        </w:rPr>
        <w:t>Johns Hopkins University APL</w:t>
      </w:r>
      <w:r w:rsidR="003751F2">
        <w:rPr>
          <w:rFonts w:ascii="Arial" w:hAnsi="Arial"/>
          <w:b/>
          <w:lang w:val="en-US"/>
        </w:rPr>
        <w:t>, CISA ECD</w:t>
      </w:r>
      <w:r w:rsidR="00AA3C05">
        <w:rPr>
          <w:rFonts w:ascii="Arial" w:hAnsi="Arial"/>
          <w:b/>
          <w:lang w:val="en-US"/>
        </w:rPr>
        <w:t>, NIST</w:t>
      </w:r>
    </w:p>
    <w:p w14:paraId="192D89E9" w14:textId="35082BC1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481">
        <w:rPr>
          <w:rFonts w:ascii="Arial" w:hAnsi="Arial" w:cs="Arial"/>
          <w:b/>
        </w:rPr>
        <w:t xml:space="preserve">New KI: </w:t>
      </w:r>
      <w:r w:rsidR="00C8106F">
        <w:rPr>
          <w:rFonts w:ascii="Arial" w:hAnsi="Arial" w:cs="Arial"/>
          <w:b/>
        </w:rPr>
        <w:t>DoS on Network Slice Quota</w:t>
      </w:r>
    </w:p>
    <w:p w14:paraId="03107EF6" w14:textId="77777777" w:rsidR="00C022E3" w:rsidRDefault="00C022E3" w:rsidP="00D95AD4">
      <w:pPr>
        <w:keepNext/>
        <w:tabs>
          <w:tab w:val="left" w:pos="2127"/>
          <w:tab w:val="left" w:pos="624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D95AD4">
        <w:rPr>
          <w:rFonts w:ascii="Arial" w:hAnsi="Arial"/>
          <w:b/>
          <w:lang w:eastAsia="zh-CN"/>
        </w:rPr>
        <w:tab/>
      </w:r>
    </w:p>
    <w:p w14:paraId="2AE34DE4" w14:textId="6EE33E6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5B24">
        <w:rPr>
          <w:rFonts w:ascii="Arial" w:hAnsi="Arial"/>
          <w:b/>
        </w:rPr>
        <w:t>5.21</w:t>
      </w:r>
    </w:p>
    <w:p w14:paraId="6D2FED9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2BADD89" w14:textId="18F5B32F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C951FD">
        <w:rPr>
          <w:b/>
          <w:i/>
        </w:rPr>
        <w:t>FS_</w:t>
      </w:r>
      <w:r w:rsidR="006407B7" w:rsidRPr="005F1FA3">
        <w:rPr>
          <w:b/>
          <w:i/>
        </w:rPr>
        <w:t>eNS2</w:t>
      </w:r>
      <w:r w:rsidR="00A72956">
        <w:rPr>
          <w:b/>
          <w:i/>
        </w:rPr>
        <w:t>_SEC</w:t>
      </w:r>
      <w:r w:rsidR="006407B7" w:rsidRPr="005F1FA3">
        <w:rPr>
          <w:b/>
          <w:i/>
        </w:rPr>
        <w:t xml:space="preserve"> TR</w:t>
      </w:r>
      <w:r w:rsidR="00A72956">
        <w:rPr>
          <w:b/>
          <w:i/>
        </w:rPr>
        <w:t xml:space="preserve"> 33.874</w:t>
      </w:r>
    </w:p>
    <w:p w14:paraId="35D1B60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93FE0B0" w14:textId="2D4DF509" w:rsidR="0005326A" w:rsidRDefault="00B541A8" w:rsidP="0006258A">
      <w:pPr>
        <w:pStyle w:val="Reference"/>
      </w:pPr>
      <w:r w:rsidRPr="00FC7432">
        <w:t>[1]</w:t>
      </w:r>
      <w:r w:rsidRPr="00FC7432">
        <w:tab/>
      </w:r>
      <w:r w:rsidRPr="00715771">
        <w:t xml:space="preserve">3GPP TR </w:t>
      </w:r>
      <w:r w:rsidR="008E06A8">
        <w:t>23.700-40</w:t>
      </w:r>
      <w:r>
        <w:t>: “</w:t>
      </w:r>
      <w:r w:rsidR="0006258A">
        <w:t>Study on enhancement of network slicing; Phase 2</w:t>
      </w:r>
      <w:r>
        <w:rPr>
          <w:lang w:eastAsia="zh-CN"/>
        </w:rPr>
        <w:t>”</w:t>
      </w:r>
    </w:p>
    <w:p w14:paraId="329B8CB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4730F78" w14:textId="462A7282" w:rsidR="00845FF4" w:rsidRDefault="001456B5" w:rsidP="00305AC7">
      <w:pPr>
        <w:jc w:val="both"/>
        <w:rPr>
          <w:lang w:eastAsia="zh-CN"/>
        </w:rPr>
      </w:pPr>
      <w:r>
        <w:rPr>
          <w:lang w:eastAsia="zh-CN"/>
        </w:rPr>
        <w:t>This contribution proposes a new key issue</w:t>
      </w:r>
      <w:r w:rsidR="0097636A">
        <w:rPr>
          <w:lang w:eastAsia="zh-CN"/>
        </w:rPr>
        <w:t xml:space="preserve"> on pre</w:t>
      </w:r>
      <w:r w:rsidR="0044004D">
        <w:rPr>
          <w:lang w:eastAsia="zh-CN"/>
        </w:rPr>
        <w:t>ve</w:t>
      </w:r>
      <w:r w:rsidR="0097636A">
        <w:rPr>
          <w:lang w:eastAsia="zh-CN"/>
        </w:rPr>
        <w:t xml:space="preserve">nting or mitigating a potential resource exhaustion Denial of Service (DoS) attack </w:t>
      </w:r>
      <w:r w:rsidR="00FD74B1">
        <w:rPr>
          <w:lang w:eastAsia="zh-CN"/>
        </w:rPr>
        <w:t xml:space="preserve">against the newly defined </w:t>
      </w:r>
      <w:r w:rsidR="006732DE">
        <w:rPr>
          <w:lang w:eastAsia="zh-CN"/>
        </w:rPr>
        <w:t xml:space="preserve">Network Slice </w:t>
      </w:r>
      <w:r w:rsidR="008A2331">
        <w:rPr>
          <w:lang w:eastAsia="zh-CN"/>
        </w:rPr>
        <w:t>Quota</w:t>
      </w:r>
      <w:r w:rsidR="006732DE">
        <w:rPr>
          <w:lang w:eastAsia="zh-CN"/>
        </w:rPr>
        <w:t xml:space="preserve"> functionality</w:t>
      </w:r>
      <w:r w:rsidR="00424EBE">
        <w:rPr>
          <w:lang w:eastAsia="zh-CN"/>
        </w:rPr>
        <w:t>.</w:t>
      </w:r>
      <w:r w:rsidR="004D5EBF">
        <w:rPr>
          <w:lang w:eastAsia="zh-CN"/>
        </w:rPr>
        <w:t xml:space="preserve"> The Network Slice </w:t>
      </w:r>
      <w:r w:rsidR="00FB2989">
        <w:rPr>
          <w:lang w:eastAsia="zh-CN"/>
        </w:rPr>
        <w:t xml:space="preserve">Quota is defined to cap the number of UEs </w:t>
      </w:r>
      <w:r w:rsidR="00D42673">
        <w:rPr>
          <w:lang w:eastAsia="zh-CN"/>
        </w:rPr>
        <w:t>being served simultaneously in</w:t>
      </w:r>
      <w:r w:rsidR="00FB2989">
        <w:rPr>
          <w:lang w:eastAsia="zh-CN"/>
        </w:rPr>
        <w:t xml:space="preserve"> a slice</w:t>
      </w:r>
      <w:r w:rsidR="007E5347">
        <w:rPr>
          <w:lang w:eastAsia="zh-CN"/>
        </w:rPr>
        <w:t xml:space="preserve">, </w:t>
      </w:r>
      <w:r w:rsidR="004B3DB8">
        <w:rPr>
          <w:lang w:eastAsia="zh-CN"/>
        </w:rPr>
        <w:t>as defined by SA2</w:t>
      </w:r>
      <w:r w:rsidR="00C42194">
        <w:rPr>
          <w:lang w:eastAsia="zh-CN"/>
        </w:rPr>
        <w:t xml:space="preserve"> in Key Issue 1 </w:t>
      </w:r>
      <w:r w:rsidR="004B3DB8">
        <w:rPr>
          <w:lang w:eastAsia="zh-CN"/>
        </w:rPr>
        <w:t>[1].</w:t>
      </w:r>
    </w:p>
    <w:p w14:paraId="38813135" w14:textId="5C55396D" w:rsidR="00335A35" w:rsidRPr="00836E3A" w:rsidRDefault="00C022E3" w:rsidP="00836E3A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4F4988F5" w14:textId="0F5BE63E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CHANGES</w:t>
      </w:r>
      <w:r w:rsidR="00651856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5317FC83" w14:textId="12362F56" w:rsidR="00875CC1" w:rsidRDefault="00875CC1" w:rsidP="00875CC1">
      <w:pPr>
        <w:pStyle w:val="Heading2"/>
      </w:pPr>
      <w:bookmarkStart w:id="0" w:name="scope"/>
      <w:bookmarkStart w:id="1" w:name="_Toc513475447"/>
      <w:bookmarkStart w:id="2" w:name="_Toc48930863"/>
      <w:bookmarkStart w:id="3" w:name="_Toc49376112"/>
      <w:bookmarkStart w:id="4" w:name="_Toc56501565"/>
      <w:bookmarkStart w:id="5" w:name="_Toc63690071"/>
      <w:bookmarkEnd w:id="0"/>
      <w:r>
        <w:t>5.X</w:t>
      </w:r>
      <w:r>
        <w:tab/>
        <w:t xml:space="preserve">Key Issue #X: </w:t>
      </w:r>
      <w:bookmarkEnd w:id="1"/>
      <w:bookmarkEnd w:id="2"/>
      <w:bookmarkEnd w:id="3"/>
      <w:bookmarkEnd w:id="4"/>
      <w:bookmarkEnd w:id="5"/>
      <w:r w:rsidR="00805607">
        <w:rPr>
          <w:lang w:eastAsia="zh-CN"/>
        </w:rPr>
        <w:t>DoS on Network Slice Quota</w:t>
      </w:r>
    </w:p>
    <w:p w14:paraId="5A3F21CD" w14:textId="3A0BB656" w:rsidR="00875CC1" w:rsidRDefault="00875CC1" w:rsidP="00875CC1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63690072"/>
      <w:r>
        <w:t>5.X.1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6E5EC773" w14:textId="1D5C5C0D" w:rsidR="00A62418" w:rsidRDefault="00BD7A5A" w:rsidP="00A62418">
      <w:r>
        <w:rPr>
          <w:lang w:eastAsia="zh-CN"/>
        </w:rPr>
        <w:t>The Network Slice Quota is defined to cap the number of UEs being served simultaneously in a slice, as defined by SA2 in Key Issue 1 [</w:t>
      </w:r>
      <w:r w:rsidR="00EB409A">
        <w:rPr>
          <w:lang w:eastAsia="zh-CN"/>
        </w:rPr>
        <w:t>5</w:t>
      </w:r>
      <w:r>
        <w:rPr>
          <w:lang w:eastAsia="zh-CN"/>
        </w:rPr>
        <w:t>].</w:t>
      </w:r>
      <w:r w:rsidR="00A62418">
        <w:t xml:space="preserve"> </w:t>
      </w:r>
      <w:r w:rsidR="00C43F17">
        <w:t>T</w:t>
      </w:r>
      <w:r w:rsidR="00A62418">
        <w:t>he introduction of</w:t>
      </w:r>
      <w:r w:rsidR="00074452">
        <w:t xml:space="preserve"> the</w:t>
      </w:r>
      <w:r w:rsidR="00A62418">
        <w:t xml:space="preserve"> </w:t>
      </w:r>
      <w:r w:rsidR="001434D6">
        <w:t xml:space="preserve">Network </w:t>
      </w:r>
      <w:r w:rsidR="00A62418">
        <w:t>Slice Quota</w:t>
      </w:r>
      <w:r w:rsidR="00117499">
        <w:t xml:space="preserve"> </w:t>
      </w:r>
      <w:r w:rsidR="00F4487C">
        <w:t>functionality</w:t>
      </w:r>
      <w:r w:rsidR="007D7BD7">
        <w:t xml:space="preserve"> can lead to a DoS attack</w:t>
      </w:r>
      <w:r w:rsidR="00A62418">
        <w:t xml:space="preserve">. If the </w:t>
      </w:r>
      <w:r w:rsidR="001434D6">
        <w:t xml:space="preserve">Network </w:t>
      </w:r>
      <w:r w:rsidR="00A62418">
        <w:t>Slice Quota functionality is implemented incorrectly it may be possible to perform a resource exhaustion DoS attack against all UEs meant for a particular Network Slice.</w:t>
      </w:r>
      <w:r w:rsidR="001A33D6">
        <w:t xml:space="preserve"> This is done by a malicious NF</w:t>
      </w:r>
      <w:r w:rsidR="004D689B">
        <w:t xml:space="preserve"> </w:t>
      </w:r>
      <w:r w:rsidR="00927896">
        <w:t xml:space="preserve">falsely </w:t>
      </w:r>
      <w:r w:rsidR="008D7738">
        <w:t>incrementing</w:t>
      </w:r>
      <w:r w:rsidR="00927896">
        <w:t xml:space="preserve"> the</w:t>
      </w:r>
      <w:r w:rsidR="006A0B38">
        <w:t xml:space="preserve"> </w:t>
      </w:r>
      <w:r w:rsidR="00221DF2">
        <w:t>NETWORK</w:t>
      </w:r>
      <w:r w:rsidR="006A0B38">
        <w:t xml:space="preserve"> Sl</w:t>
      </w:r>
      <w:r w:rsidR="00D0117E">
        <w:t>ice Quota Management Functionality</w:t>
      </w:r>
      <w:r w:rsidR="005715AD">
        <w:t>’s</w:t>
      </w:r>
      <w:r w:rsidR="00927896">
        <w:t xml:space="preserve"> number of connected UEs to match the quota number of </w:t>
      </w:r>
      <w:r w:rsidR="004C4FD3">
        <w:t>maximum UEs allowed to connect</w:t>
      </w:r>
      <w:r w:rsidR="001739B7">
        <w:t xml:space="preserve"> </w:t>
      </w:r>
      <w:r w:rsidR="00AB550E">
        <w:t xml:space="preserve">stored </w:t>
      </w:r>
      <w:r w:rsidR="001739B7">
        <w:t xml:space="preserve">within the </w:t>
      </w:r>
      <w:r w:rsidR="00221DF2">
        <w:t>NETWORK</w:t>
      </w:r>
      <w:r w:rsidR="001739B7">
        <w:t xml:space="preserve"> Slice Quota Information Storage Functionality</w:t>
      </w:r>
      <w:r w:rsidR="004C4FD3">
        <w:t>.</w:t>
      </w:r>
    </w:p>
    <w:p w14:paraId="1C2CF0E9" w14:textId="396B9C24" w:rsidR="00651795" w:rsidRPr="00A62418" w:rsidRDefault="00651795" w:rsidP="00A62418">
      <w:r>
        <w:t>It is still TBD by SA2</w:t>
      </w:r>
      <w:r w:rsidR="00491E41">
        <w:t xml:space="preserve"> if the </w:t>
      </w:r>
      <w:r w:rsidR="00221DF2">
        <w:t>NETWORK</w:t>
      </w:r>
      <w:r w:rsidR="00491E41">
        <w:t xml:space="preserve"> Slice Quota Management Functionality and </w:t>
      </w:r>
      <w:r w:rsidR="00221DF2">
        <w:t>NETWORK</w:t>
      </w:r>
      <w:r w:rsidR="00491E41">
        <w:t xml:space="preserve"> Slice Quota Information Storage Functionality</w:t>
      </w:r>
      <w:r w:rsidR="008C6DD8">
        <w:t xml:space="preserve"> both</w:t>
      </w:r>
      <w:r w:rsidR="00DA4DF6">
        <w:t xml:space="preserve"> of which are</w:t>
      </w:r>
      <w:r w:rsidR="008C6DD8">
        <w:t xml:space="preserve"> terms created by the SA2 [</w:t>
      </w:r>
      <w:r w:rsidR="00EB409A">
        <w:t>5</w:t>
      </w:r>
      <w:r w:rsidR="008C6DD8">
        <w:t>]</w:t>
      </w:r>
      <w:r w:rsidR="007F549F">
        <w:t xml:space="preserve"> will be</w:t>
      </w:r>
      <w:r w:rsidR="00DA4DF6">
        <w:t>come</w:t>
      </w:r>
      <w:r w:rsidR="007F549F">
        <w:t xml:space="preserve"> new NFs or integrated into existing NFs.</w:t>
      </w:r>
      <w:r w:rsidR="003C00B1">
        <w:t xml:space="preserve"> Regardless</w:t>
      </w:r>
      <w:r w:rsidR="00E564CC">
        <w:t xml:space="preserve"> they will exist and still be vulnerable despite how it will be implemented.</w:t>
      </w:r>
      <w:r w:rsidR="00444C8B">
        <w:t xml:space="preserve"> </w:t>
      </w:r>
      <w:r w:rsidR="00931ABC">
        <w:t xml:space="preserve">Unless there is some form of input </w:t>
      </w:r>
      <w:r w:rsidR="00926B5F">
        <w:t>verification to determine if a UE is a legitimate</w:t>
      </w:r>
      <w:r w:rsidR="003461E5">
        <w:t xml:space="preserve"> member of the Network Slice </w:t>
      </w:r>
      <w:r w:rsidR="009E54F8">
        <w:t>and that the UE is currently</w:t>
      </w:r>
      <w:r w:rsidR="00F0272E">
        <w:t xml:space="preserve"> </w:t>
      </w:r>
      <w:r w:rsidR="0060041F">
        <w:t>registered</w:t>
      </w:r>
      <w:r w:rsidR="00F0272E">
        <w:t>.</w:t>
      </w:r>
    </w:p>
    <w:p w14:paraId="3A8A9CE9" w14:textId="42DA3FD6" w:rsidR="00875CC1" w:rsidRDefault="00875CC1" w:rsidP="00875CC1">
      <w:pPr>
        <w:pStyle w:val="Heading3"/>
      </w:pPr>
      <w:bookmarkStart w:id="11" w:name="_Toc513475449"/>
      <w:bookmarkStart w:id="12" w:name="_Toc48930865"/>
      <w:bookmarkStart w:id="13" w:name="_Toc49376114"/>
      <w:bookmarkStart w:id="14" w:name="_Toc56501567"/>
      <w:bookmarkStart w:id="15" w:name="_Toc63690073"/>
      <w:r>
        <w:t>5.X.2</w:t>
      </w:r>
      <w:r>
        <w:tab/>
        <w:t>Security threats</w:t>
      </w:r>
      <w:bookmarkEnd w:id="11"/>
      <w:bookmarkEnd w:id="12"/>
      <w:bookmarkEnd w:id="13"/>
      <w:bookmarkEnd w:id="14"/>
      <w:bookmarkEnd w:id="15"/>
    </w:p>
    <w:p w14:paraId="09562ABD" w14:textId="77777777" w:rsidR="00563F06" w:rsidRDefault="00563F06" w:rsidP="00563F06">
      <w:r>
        <w:t>Undetected manipulation of the network slice quota functionality could result in the following impacts:</w:t>
      </w:r>
    </w:p>
    <w:p w14:paraId="101CD9C7" w14:textId="77777777" w:rsidR="00790E15" w:rsidRDefault="00563F06" w:rsidP="00563F06">
      <w:pPr>
        <w:pStyle w:val="ListParagraph"/>
        <w:numPr>
          <w:ilvl w:val="0"/>
          <w:numId w:val="27"/>
        </w:numPr>
      </w:pPr>
      <w:r>
        <w:t>DoS attack on UE</w:t>
      </w:r>
    </w:p>
    <w:p w14:paraId="49CFC776" w14:textId="026C4EEF" w:rsidR="00FC2709" w:rsidRPr="00FC2709" w:rsidRDefault="00563F06" w:rsidP="00790E15">
      <w:pPr>
        <w:pStyle w:val="ListParagraph"/>
        <w:numPr>
          <w:ilvl w:val="0"/>
          <w:numId w:val="27"/>
        </w:numPr>
      </w:pPr>
      <w:r>
        <w:t>DoS attack on network slice</w:t>
      </w:r>
      <w:r w:rsidR="00BA288E">
        <w:t xml:space="preserve"> </w:t>
      </w:r>
    </w:p>
    <w:p w14:paraId="3EF4805D" w14:textId="1A661102" w:rsidR="00875CC1" w:rsidRDefault="00875CC1" w:rsidP="00875CC1">
      <w:pPr>
        <w:pStyle w:val="Heading3"/>
      </w:pPr>
      <w:bookmarkStart w:id="16" w:name="_Toc513475450"/>
      <w:bookmarkStart w:id="17" w:name="_Toc48930866"/>
      <w:bookmarkStart w:id="18" w:name="_Toc49376115"/>
      <w:bookmarkStart w:id="19" w:name="_Toc56501568"/>
      <w:bookmarkStart w:id="20" w:name="_Toc63690074"/>
      <w:r>
        <w:t>5.X.3</w:t>
      </w:r>
      <w:r>
        <w:tab/>
        <w:t>Potential security requirements</w:t>
      </w:r>
      <w:bookmarkEnd w:id="16"/>
      <w:bookmarkEnd w:id="17"/>
      <w:bookmarkEnd w:id="18"/>
      <w:bookmarkEnd w:id="19"/>
      <w:bookmarkEnd w:id="20"/>
    </w:p>
    <w:p w14:paraId="58A73B36" w14:textId="1BE29B6A" w:rsidR="009A2769" w:rsidRDefault="00EB095A" w:rsidP="009A2769">
      <w:r>
        <w:t xml:space="preserve">When the number of UEs currently </w:t>
      </w:r>
      <w:r w:rsidR="007F16E2">
        <w:t xml:space="preserve">registered </w:t>
      </w:r>
      <w:r>
        <w:t>to a slice is incremented (or decremented)</w:t>
      </w:r>
      <w:r w:rsidR="00BF2518">
        <w:t xml:space="preserve"> this </w:t>
      </w:r>
      <w:r w:rsidR="000376EE">
        <w:t>event</w:t>
      </w:r>
      <w:r w:rsidR="00BF2518">
        <w:t xml:space="preserve"> </w:t>
      </w:r>
      <w:r w:rsidR="00E11ED5">
        <w:t>shall</w:t>
      </w:r>
      <w:r w:rsidR="00BF2518">
        <w:t xml:space="preserve"> be validated as being accurate</w:t>
      </w:r>
      <w:r w:rsidR="008F1F54">
        <w:t xml:space="preserve"> by:</w:t>
      </w:r>
    </w:p>
    <w:p w14:paraId="1E6B1332" w14:textId="77777777" w:rsidR="0049459C" w:rsidRDefault="00EE7934" w:rsidP="00EE7934">
      <w:pPr>
        <w:pStyle w:val="ListParagraph"/>
        <w:numPr>
          <w:ilvl w:val="0"/>
          <w:numId w:val="27"/>
        </w:numPr>
      </w:pPr>
      <w:r>
        <w:t>Validating that</w:t>
      </w:r>
      <w:r w:rsidR="0049459C">
        <w:t xml:space="preserve"> the UE is supposed to have access to a Network Slice</w:t>
      </w:r>
    </w:p>
    <w:p w14:paraId="29ED2F3E" w14:textId="362D8A0A" w:rsidR="00EE7934" w:rsidRPr="009A2769" w:rsidRDefault="0049459C" w:rsidP="00790E15">
      <w:pPr>
        <w:pStyle w:val="ListParagraph"/>
        <w:numPr>
          <w:ilvl w:val="0"/>
          <w:numId w:val="27"/>
        </w:numPr>
      </w:pPr>
      <w:r>
        <w:t xml:space="preserve">Validating that the UE is </w:t>
      </w:r>
      <w:r w:rsidR="00B725FF">
        <w:t>register with the 5GS</w:t>
      </w:r>
      <w:r>
        <w:t xml:space="preserve"> </w:t>
      </w:r>
    </w:p>
    <w:p w14:paraId="47720CB4" w14:textId="57E6D406" w:rsidR="00263ACF" w:rsidRPr="000653E1" w:rsidRDefault="000D73D0" w:rsidP="002842EB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lastRenderedPageBreak/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sectPr w:rsidR="00263ACF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DD78" w14:textId="77777777" w:rsidR="008830A7" w:rsidRDefault="008830A7">
      <w:r>
        <w:separator/>
      </w:r>
    </w:p>
  </w:endnote>
  <w:endnote w:type="continuationSeparator" w:id="0">
    <w:p w14:paraId="3C8ADEA7" w14:textId="77777777" w:rsidR="008830A7" w:rsidRDefault="0088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F925F" w14:textId="77777777" w:rsidR="008830A7" w:rsidRDefault="008830A7">
      <w:r>
        <w:separator/>
      </w:r>
    </w:p>
  </w:footnote>
  <w:footnote w:type="continuationSeparator" w:id="0">
    <w:p w14:paraId="5991F9CE" w14:textId="77777777" w:rsidR="008830A7" w:rsidRDefault="00883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222F75"/>
    <w:multiLevelType w:val="hybridMultilevel"/>
    <w:tmpl w:val="16749E72"/>
    <w:lvl w:ilvl="0" w:tplc="8A66065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C6B76"/>
    <w:multiLevelType w:val="hybridMultilevel"/>
    <w:tmpl w:val="C5BA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8"/>
  </w:num>
  <w:num w:numId="10">
    <w:abstractNumId w:val="23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00"/>
    <w:rsid w:val="00012515"/>
    <w:rsid w:val="0001305D"/>
    <w:rsid w:val="00015487"/>
    <w:rsid w:val="00026155"/>
    <w:rsid w:val="000376EE"/>
    <w:rsid w:val="000402DB"/>
    <w:rsid w:val="0004307D"/>
    <w:rsid w:val="00051268"/>
    <w:rsid w:val="00051F67"/>
    <w:rsid w:val="00052968"/>
    <w:rsid w:val="00052FC0"/>
    <w:rsid w:val="0005326A"/>
    <w:rsid w:val="00055CC6"/>
    <w:rsid w:val="000574E4"/>
    <w:rsid w:val="00057EA4"/>
    <w:rsid w:val="000603EB"/>
    <w:rsid w:val="0006258A"/>
    <w:rsid w:val="000645E3"/>
    <w:rsid w:val="000653E1"/>
    <w:rsid w:val="00074452"/>
    <w:rsid w:val="00074722"/>
    <w:rsid w:val="000819D8"/>
    <w:rsid w:val="000901E8"/>
    <w:rsid w:val="000934A6"/>
    <w:rsid w:val="00096516"/>
    <w:rsid w:val="000A053B"/>
    <w:rsid w:val="000A2C6C"/>
    <w:rsid w:val="000A4660"/>
    <w:rsid w:val="000A7878"/>
    <w:rsid w:val="000B618C"/>
    <w:rsid w:val="000C268E"/>
    <w:rsid w:val="000C42B0"/>
    <w:rsid w:val="000D1B5B"/>
    <w:rsid w:val="000D39BA"/>
    <w:rsid w:val="000D5980"/>
    <w:rsid w:val="000D73D0"/>
    <w:rsid w:val="000E613E"/>
    <w:rsid w:val="0010401F"/>
    <w:rsid w:val="00112FC3"/>
    <w:rsid w:val="001173BB"/>
    <w:rsid w:val="00117499"/>
    <w:rsid w:val="001224FC"/>
    <w:rsid w:val="00133150"/>
    <w:rsid w:val="001434D6"/>
    <w:rsid w:val="001456B5"/>
    <w:rsid w:val="00150371"/>
    <w:rsid w:val="00151131"/>
    <w:rsid w:val="00156679"/>
    <w:rsid w:val="0016352E"/>
    <w:rsid w:val="00164260"/>
    <w:rsid w:val="001654A3"/>
    <w:rsid w:val="0016705F"/>
    <w:rsid w:val="001739B7"/>
    <w:rsid w:val="00173FA3"/>
    <w:rsid w:val="00182EF2"/>
    <w:rsid w:val="00184B6F"/>
    <w:rsid w:val="001861E5"/>
    <w:rsid w:val="0019010C"/>
    <w:rsid w:val="00191150"/>
    <w:rsid w:val="001A1070"/>
    <w:rsid w:val="001A2B84"/>
    <w:rsid w:val="001A33D6"/>
    <w:rsid w:val="001A5B25"/>
    <w:rsid w:val="001B1652"/>
    <w:rsid w:val="001B493A"/>
    <w:rsid w:val="001B6D26"/>
    <w:rsid w:val="001C38BD"/>
    <w:rsid w:val="001C3EC8"/>
    <w:rsid w:val="001C47D2"/>
    <w:rsid w:val="001D1F03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21DF2"/>
    <w:rsid w:val="0022426D"/>
    <w:rsid w:val="0022475E"/>
    <w:rsid w:val="00230002"/>
    <w:rsid w:val="00244C9A"/>
    <w:rsid w:val="00247216"/>
    <w:rsid w:val="00263ACF"/>
    <w:rsid w:val="002745C2"/>
    <w:rsid w:val="002842EB"/>
    <w:rsid w:val="00294F56"/>
    <w:rsid w:val="002A1857"/>
    <w:rsid w:val="002A3149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3F8D"/>
    <w:rsid w:val="003449F8"/>
    <w:rsid w:val="003453D1"/>
    <w:rsid w:val="00345B67"/>
    <w:rsid w:val="003461E5"/>
    <w:rsid w:val="0035122B"/>
    <w:rsid w:val="00353451"/>
    <w:rsid w:val="003629CF"/>
    <w:rsid w:val="00366BD5"/>
    <w:rsid w:val="00371032"/>
    <w:rsid w:val="00371B44"/>
    <w:rsid w:val="003751F2"/>
    <w:rsid w:val="00390510"/>
    <w:rsid w:val="0039597A"/>
    <w:rsid w:val="0039732B"/>
    <w:rsid w:val="00397EFC"/>
    <w:rsid w:val="003A097B"/>
    <w:rsid w:val="003A7A98"/>
    <w:rsid w:val="003C00B1"/>
    <w:rsid w:val="003C051E"/>
    <w:rsid w:val="003C122B"/>
    <w:rsid w:val="003C5A97"/>
    <w:rsid w:val="003E76DB"/>
    <w:rsid w:val="003F52B2"/>
    <w:rsid w:val="003F6FC0"/>
    <w:rsid w:val="0042307C"/>
    <w:rsid w:val="00424EBE"/>
    <w:rsid w:val="004301E9"/>
    <w:rsid w:val="00432494"/>
    <w:rsid w:val="004326C4"/>
    <w:rsid w:val="00434916"/>
    <w:rsid w:val="0044004D"/>
    <w:rsid w:val="00440414"/>
    <w:rsid w:val="004420B2"/>
    <w:rsid w:val="00444C8B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1E41"/>
    <w:rsid w:val="0049459C"/>
    <w:rsid w:val="0049733A"/>
    <w:rsid w:val="004B3753"/>
    <w:rsid w:val="004B3DB8"/>
    <w:rsid w:val="004B4766"/>
    <w:rsid w:val="004C31D2"/>
    <w:rsid w:val="004C40C3"/>
    <w:rsid w:val="004C4FD3"/>
    <w:rsid w:val="004D55C2"/>
    <w:rsid w:val="004D5EBF"/>
    <w:rsid w:val="004D689B"/>
    <w:rsid w:val="004D7CB0"/>
    <w:rsid w:val="004F1F2E"/>
    <w:rsid w:val="00514F3A"/>
    <w:rsid w:val="005177E7"/>
    <w:rsid w:val="00521131"/>
    <w:rsid w:val="00522E97"/>
    <w:rsid w:val="005260F7"/>
    <w:rsid w:val="00527C0B"/>
    <w:rsid w:val="00531827"/>
    <w:rsid w:val="005326C6"/>
    <w:rsid w:val="00536E4F"/>
    <w:rsid w:val="005410F6"/>
    <w:rsid w:val="0054668E"/>
    <w:rsid w:val="005628B2"/>
    <w:rsid w:val="00563F06"/>
    <w:rsid w:val="0057075A"/>
    <w:rsid w:val="005715AD"/>
    <w:rsid w:val="005719C6"/>
    <w:rsid w:val="005729C4"/>
    <w:rsid w:val="00590D35"/>
    <w:rsid w:val="0059227B"/>
    <w:rsid w:val="00592B31"/>
    <w:rsid w:val="005A2B1D"/>
    <w:rsid w:val="005A54AD"/>
    <w:rsid w:val="005A68CD"/>
    <w:rsid w:val="005B0966"/>
    <w:rsid w:val="005B795D"/>
    <w:rsid w:val="005D184C"/>
    <w:rsid w:val="005F0F7E"/>
    <w:rsid w:val="005F1FA3"/>
    <w:rsid w:val="005F340F"/>
    <w:rsid w:val="005F5F79"/>
    <w:rsid w:val="0060041F"/>
    <w:rsid w:val="00604A35"/>
    <w:rsid w:val="00605A02"/>
    <w:rsid w:val="006068F3"/>
    <w:rsid w:val="00613820"/>
    <w:rsid w:val="00632BB5"/>
    <w:rsid w:val="006407B7"/>
    <w:rsid w:val="00642749"/>
    <w:rsid w:val="00651795"/>
    <w:rsid w:val="00651856"/>
    <w:rsid w:val="00652248"/>
    <w:rsid w:val="00653F9F"/>
    <w:rsid w:val="00657B80"/>
    <w:rsid w:val="006732DE"/>
    <w:rsid w:val="00675B3C"/>
    <w:rsid w:val="0067695C"/>
    <w:rsid w:val="00684E58"/>
    <w:rsid w:val="00695895"/>
    <w:rsid w:val="006976F5"/>
    <w:rsid w:val="006A0B38"/>
    <w:rsid w:val="006C1476"/>
    <w:rsid w:val="006C7A03"/>
    <w:rsid w:val="006D340A"/>
    <w:rsid w:val="006E19A6"/>
    <w:rsid w:val="00715771"/>
    <w:rsid w:val="00715A1D"/>
    <w:rsid w:val="00715A33"/>
    <w:rsid w:val="00722821"/>
    <w:rsid w:val="00734792"/>
    <w:rsid w:val="007405D2"/>
    <w:rsid w:val="00741806"/>
    <w:rsid w:val="00742C0D"/>
    <w:rsid w:val="00760BB0"/>
    <w:rsid w:val="0076157A"/>
    <w:rsid w:val="00763727"/>
    <w:rsid w:val="00763846"/>
    <w:rsid w:val="00763F00"/>
    <w:rsid w:val="00790E15"/>
    <w:rsid w:val="007958EA"/>
    <w:rsid w:val="007A00EF"/>
    <w:rsid w:val="007A4DED"/>
    <w:rsid w:val="007B19EA"/>
    <w:rsid w:val="007B4E5D"/>
    <w:rsid w:val="007B51EB"/>
    <w:rsid w:val="007B68FC"/>
    <w:rsid w:val="007C0A2D"/>
    <w:rsid w:val="007C27B0"/>
    <w:rsid w:val="007D78D3"/>
    <w:rsid w:val="007D7BD7"/>
    <w:rsid w:val="007E51F9"/>
    <w:rsid w:val="007E5347"/>
    <w:rsid w:val="007E5B98"/>
    <w:rsid w:val="007F16E2"/>
    <w:rsid w:val="007F2028"/>
    <w:rsid w:val="007F300B"/>
    <w:rsid w:val="007F549F"/>
    <w:rsid w:val="008014C3"/>
    <w:rsid w:val="00805607"/>
    <w:rsid w:val="008149A7"/>
    <w:rsid w:val="008171AB"/>
    <w:rsid w:val="00822C23"/>
    <w:rsid w:val="00825A2E"/>
    <w:rsid w:val="00836E3A"/>
    <w:rsid w:val="008404F3"/>
    <w:rsid w:val="00845FF4"/>
    <w:rsid w:val="00850812"/>
    <w:rsid w:val="0085192B"/>
    <w:rsid w:val="0086661F"/>
    <w:rsid w:val="0087134D"/>
    <w:rsid w:val="00871581"/>
    <w:rsid w:val="00875510"/>
    <w:rsid w:val="00875CC1"/>
    <w:rsid w:val="00876B9A"/>
    <w:rsid w:val="008830A7"/>
    <w:rsid w:val="008871C9"/>
    <w:rsid w:val="008933BF"/>
    <w:rsid w:val="008A10C4"/>
    <w:rsid w:val="008A1A62"/>
    <w:rsid w:val="008A2331"/>
    <w:rsid w:val="008B0248"/>
    <w:rsid w:val="008C03AF"/>
    <w:rsid w:val="008C39C0"/>
    <w:rsid w:val="008C5621"/>
    <w:rsid w:val="008C6DD8"/>
    <w:rsid w:val="008D7569"/>
    <w:rsid w:val="008D7738"/>
    <w:rsid w:val="008E06A8"/>
    <w:rsid w:val="008F1B87"/>
    <w:rsid w:val="008F1F54"/>
    <w:rsid w:val="008F4727"/>
    <w:rsid w:val="008F5F33"/>
    <w:rsid w:val="0091046A"/>
    <w:rsid w:val="00922443"/>
    <w:rsid w:val="009267C4"/>
    <w:rsid w:val="00926ABD"/>
    <w:rsid w:val="00926B5F"/>
    <w:rsid w:val="00927896"/>
    <w:rsid w:val="00931ABC"/>
    <w:rsid w:val="009338F0"/>
    <w:rsid w:val="0094103F"/>
    <w:rsid w:val="00941362"/>
    <w:rsid w:val="00947F4E"/>
    <w:rsid w:val="0095773C"/>
    <w:rsid w:val="00966D47"/>
    <w:rsid w:val="009706EA"/>
    <w:rsid w:val="00971EF5"/>
    <w:rsid w:val="0097636A"/>
    <w:rsid w:val="009A2769"/>
    <w:rsid w:val="009A4D0C"/>
    <w:rsid w:val="009A6070"/>
    <w:rsid w:val="009A72E8"/>
    <w:rsid w:val="009B5189"/>
    <w:rsid w:val="009B7580"/>
    <w:rsid w:val="009C0DED"/>
    <w:rsid w:val="009D00CC"/>
    <w:rsid w:val="009E16A4"/>
    <w:rsid w:val="009E54F8"/>
    <w:rsid w:val="009F4AB1"/>
    <w:rsid w:val="00A121C9"/>
    <w:rsid w:val="00A377A5"/>
    <w:rsid w:val="00A37D7F"/>
    <w:rsid w:val="00A53071"/>
    <w:rsid w:val="00A57688"/>
    <w:rsid w:val="00A62418"/>
    <w:rsid w:val="00A67741"/>
    <w:rsid w:val="00A70A96"/>
    <w:rsid w:val="00A72956"/>
    <w:rsid w:val="00A72FC0"/>
    <w:rsid w:val="00A84A94"/>
    <w:rsid w:val="00A86E4D"/>
    <w:rsid w:val="00AA3C05"/>
    <w:rsid w:val="00AB0D98"/>
    <w:rsid w:val="00AB2950"/>
    <w:rsid w:val="00AB550E"/>
    <w:rsid w:val="00AB6D4E"/>
    <w:rsid w:val="00AC05B5"/>
    <w:rsid w:val="00AC30DF"/>
    <w:rsid w:val="00AC462C"/>
    <w:rsid w:val="00AD1DAA"/>
    <w:rsid w:val="00AD78AE"/>
    <w:rsid w:val="00AE046B"/>
    <w:rsid w:val="00AE44DA"/>
    <w:rsid w:val="00AF1E23"/>
    <w:rsid w:val="00AF434C"/>
    <w:rsid w:val="00AF5550"/>
    <w:rsid w:val="00B01AFF"/>
    <w:rsid w:val="00B03A51"/>
    <w:rsid w:val="00B05CC7"/>
    <w:rsid w:val="00B05E5B"/>
    <w:rsid w:val="00B144BA"/>
    <w:rsid w:val="00B17E6B"/>
    <w:rsid w:val="00B2300A"/>
    <w:rsid w:val="00B27E39"/>
    <w:rsid w:val="00B343E6"/>
    <w:rsid w:val="00B350D8"/>
    <w:rsid w:val="00B35925"/>
    <w:rsid w:val="00B35FDE"/>
    <w:rsid w:val="00B40D73"/>
    <w:rsid w:val="00B46EEE"/>
    <w:rsid w:val="00B541A8"/>
    <w:rsid w:val="00B57E3F"/>
    <w:rsid w:val="00B673E4"/>
    <w:rsid w:val="00B725FF"/>
    <w:rsid w:val="00B746CF"/>
    <w:rsid w:val="00B75091"/>
    <w:rsid w:val="00B76763"/>
    <w:rsid w:val="00B7732B"/>
    <w:rsid w:val="00B8090B"/>
    <w:rsid w:val="00B84E50"/>
    <w:rsid w:val="00B879F0"/>
    <w:rsid w:val="00B913BD"/>
    <w:rsid w:val="00B94C8C"/>
    <w:rsid w:val="00B95BA9"/>
    <w:rsid w:val="00BA288E"/>
    <w:rsid w:val="00BA4A76"/>
    <w:rsid w:val="00BA6F22"/>
    <w:rsid w:val="00BC25AA"/>
    <w:rsid w:val="00BD0043"/>
    <w:rsid w:val="00BD7A5A"/>
    <w:rsid w:val="00BE095D"/>
    <w:rsid w:val="00BE2EA7"/>
    <w:rsid w:val="00BE6481"/>
    <w:rsid w:val="00BF2518"/>
    <w:rsid w:val="00C022E3"/>
    <w:rsid w:val="00C12638"/>
    <w:rsid w:val="00C17091"/>
    <w:rsid w:val="00C20CFC"/>
    <w:rsid w:val="00C25BB6"/>
    <w:rsid w:val="00C42194"/>
    <w:rsid w:val="00C43F17"/>
    <w:rsid w:val="00C4712D"/>
    <w:rsid w:val="00C5163D"/>
    <w:rsid w:val="00C7215B"/>
    <w:rsid w:val="00C75B24"/>
    <w:rsid w:val="00C80B9B"/>
    <w:rsid w:val="00C8106F"/>
    <w:rsid w:val="00C94F55"/>
    <w:rsid w:val="00C951FD"/>
    <w:rsid w:val="00C96BB5"/>
    <w:rsid w:val="00CA55C7"/>
    <w:rsid w:val="00CA6A29"/>
    <w:rsid w:val="00CA7BD1"/>
    <w:rsid w:val="00CA7D62"/>
    <w:rsid w:val="00CB07A8"/>
    <w:rsid w:val="00CB737E"/>
    <w:rsid w:val="00CD7486"/>
    <w:rsid w:val="00CE01FD"/>
    <w:rsid w:val="00CF68CC"/>
    <w:rsid w:val="00D005E6"/>
    <w:rsid w:val="00D0117E"/>
    <w:rsid w:val="00D079FE"/>
    <w:rsid w:val="00D2213E"/>
    <w:rsid w:val="00D42673"/>
    <w:rsid w:val="00D437FF"/>
    <w:rsid w:val="00D5130C"/>
    <w:rsid w:val="00D5581F"/>
    <w:rsid w:val="00D55EB8"/>
    <w:rsid w:val="00D6013D"/>
    <w:rsid w:val="00D606BB"/>
    <w:rsid w:val="00D62265"/>
    <w:rsid w:val="00D635C7"/>
    <w:rsid w:val="00D74DD6"/>
    <w:rsid w:val="00D84357"/>
    <w:rsid w:val="00D8512E"/>
    <w:rsid w:val="00D95AD4"/>
    <w:rsid w:val="00D97813"/>
    <w:rsid w:val="00DA1E58"/>
    <w:rsid w:val="00DA462D"/>
    <w:rsid w:val="00DA4DF6"/>
    <w:rsid w:val="00DB4D40"/>
    <w:rsid w:val="00DD74A6"/>
    <w:rsid w:val="00DE1E29"/>
    <w:rsid w:val="00DE3756"/>
    <w:rsid w:val="00DE4EF2"/>
    <w:rsid w:val="00DE6D11"/>
    <w:rsid w:val="00DF2C0E"/>
    <w:rsid w:val="00DF36B9"/>
    <w:rsid w:val="00E0202A"/>
    <w:rsid w:val="00E02F94"/>
    <w:rsid w:val="00E06FFB"/>
    <w:rsid w:val="00E07774"/>
    <w:rsid w:val="00E11ED5"/>
    <w:rsid w:val="00E25AE7"/>
    <w:rsid w:val="00E269C9"/>
    <w:rsid w:val="00E2714C"/>
    <w:rsid w:val="00E30155"/>
    <w:rsid w:val="00E564CC"/>
    <w:rsid w:val="00E56FC7"/>
    <w:rsid w:val="00E60BC4"/>
    <w:rsid w:val="00E618A3"/>
    <w:rsid w:val="00E76952"/>
    <w:rsid w:val="00E81864"/>
    <w:rsid w:val="00E906BA"/>
    <w:rsid w:val="00E91FE1"/>
    <w:rsid w:val="00EA5E95"/>
    <w:rsid w:val="00EB095A"/>
    <w:rsid w:val="00EB409A"/>
    <w:rsid w:val="00ED4954"/>
    <w:rsid w:val="00ED4F9A"/>
    <w:rsid w:val="00EE0943"/>
    <w:rsid w:val="00EE0B76"/>
    <w:rsid w:val="00EE33A2"/>
    <w:rsid w:val="00EE7934"/>
    <w:rsid w:val="00EF2743"/>
    <w:rsid w:val="00F0272E"/>
    <w:rsid w:val="00F06E4D"/>
    <w:rsid w:val="00F30351"/>
    <w:rsid w:val="00F4487C"/>
    <w:rsid w:val="00F54379"/>
    <w:rsid w:val="00F63430"/>
    <w:rsid w:val="00F67A1C"/>
    <w:rsid w:val="00F75A36"/>
    <w:rsid w:val="00F82C5B"/>
    <w:rsid w:val="00F900FA"/>
    <w:rsid w:val="00F92384"/>
    <w:rsid w:val="00FA1344"/>
    <w:rsid w:val="00FA7FDC"/>
    <w:rsid w:val="00FB2989"/>
    <w:rsid w:val="00FC2709"/>
    <w:rsid w:val="00FC274B"/>
    <w:rsid w:val="00FC4BFC"/>
    <w:rsid w:val="00FD74B1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4183AE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263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26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1263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C40C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3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963265BB0483459597C0092B25CB59" ma:contentTypeVersion="8" ma:contentTypeDescription="Create a new document." ma:contentTypeScope="" ma:versionID="1e791cb6ea7a515d3860a6c526570ec3">
  <xsd:schema xmlns:xsd="http://www.w3.org/2001/XMLSchema" xmlns:xs="http://www.w3.org/2001/XMLSchema" xmlns:p="http://schemas.microsoft.com/office/2006/metadata/properties" xmlns:ns3="e87e1963-818e-452b-902d-58ee83e56c6f" targetNamespace="http://schemas.microsoft.com/office/2006/metadata/properties" ma:root="true" ma:fieldsID="b0741b4530ee170f15f3512aae01622e" ns3:_="">
    <xsd:import namespace="e87e1963-818e-452b-902d-58ee83e56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e1963-818e-452b-902d-58ee83e56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5F8E19-A97B-4B09-BC84-4D97F3D8B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F81688-4174-44D0-8882-AFDF0C58D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22C1CB-A089-408A-A0D8-7034B7BDD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7e1963-818e-452b-902d-58ee83e56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C94749-9B5F-4841-9D0C-EEC07E1ADA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Martin Goldberg (GOV)</cp:lastModifiedBy>
  <cp:revision>2</cp:revision>
  <cp:lastPrinted>1900-01-01T05:00:00Z</cp:lastPrinted>
  <dcterms:created xsi:type="dcterms:W3CDTF">2021-05-10T12:02:00Z</dcterms:created>
  <dcterms:modified xsi:type="dcterms:W3CDTF">2021-05-10T12:02:00Z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(3)k2Qlz/AxeYhft2DlY4G8FgneOuhSpljCRNzezWpoc2yopJgr94atlQ2n+dwfm7o/qq+o1w1S
2sbND60lziD6XZ5tqPe1ijVafXQU9a34V9kmHlnjB6PUOLDTwOOWZqRt1+uf7D6J57+ekWCe
WymOyyUznZoNcsOUpS+qUbgjuBN1uqFuC/SAPC5VskXVhT4iYY40Tro9dluyHQwRwDCrArI0
2c+6irtADDAbmQLsHj</vt:lpwstr>
  </property>
  <property fmtid="{D5CDD505-2E9C-101B-9397-08002B2CF9AE}" pid="3" name="_2015_ms_pID_7253431">
    <vt:lpwstr>7vIS7h6bDxwuxgR7rTW8VzvzuC6ktkIqfb3rVoEPQJk6vcGLUdhMA4
eprEDJuJqT3qTiA09iVnkllTU++40/H8/b3I8B38MzBVIo4Tdx6IjnPIDSYPxdEfDhWfATDH
uB8HjzT8av0WGwIQ31Cqcnz1tj0AzQymw8/7QSFeTLcueZeKZc7CwFl8SBaMTbLm0I7MMg2x
au471D9tbTzHCPoyphDDSpOTPbRee8Ubet1x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1614910975</vt:lpwstr>
  </property>
  <property fmtid="{D5CDD505-2E9C-101B-9397-08002B2CF9AE}" pid="9" name="ContentTypeId">
    <vt:lpwstr>0x010100BA963265BB0483459597C0092B25CB59</vt:lpwstr>
  </property>
</Properties>
</file>